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F7E57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KEBEEL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9EEA879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C1EDC5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CB60CE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He, William Staunton(q.v.), Mathew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Wodward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Wodford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424D8831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Wodford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John Dutton(q.v.) made plaint of trespass against</w:t>
      </w:r>
    </w:p>
    <w:p w14:paraId="336E92F9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Tileot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, Norfolk(q.v.), John Rydon of</w:t>
      </w:r>
    </w:p>
    <w:p w14:paraId="340925C3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St.Peter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(q.v.), John Marche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</w:t>
      </w:r>
    </w:p>
    <w:p w14:paraId="5DFA725E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Gyles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St.Peter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C0279C1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605D9C0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7F5F50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783B41" w14:textId="77777777" w:rsidR="001F0741" w:rsidRDefault="001F0741" w:rsidP="001F07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April 2021</w:t>
      </w:r>
    </w:p>
    <w:p w14:paraId="6100150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EBB42" w14:textId="77777777" w:rsidR="001F0741" w:rsidRDefault="001F0741" w:rsidP="009139A6">
      <w:r>
        <w:separator/>
      </w:r>
    </w:p>
  </w:endnote>
  <w:endnote w:type="continuationSeparator" w:id="0">
    <w:p w14:paraId="204DA4A9" w14:textId="77777777" w:rsidR="001F0741" w:rsidRDefault="001F07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A24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748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3FF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44387" w14:textId="77777777" w:rsidR="001F0741" w:rsidRDefault="001F0741" w:rsidP="009139A6">
      <w:r>
        <w:separator/>
      </w:r>
    </w:p>
  </w:footnote>
  <w:footnote w:type="continuationSeparator" w:id="0">
    <w:p w14:paraId="0D03D647" w14:textId="77777777" w:rsidR="001F0741" w:rsidRDefault="001F07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197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DDE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921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741"/>
    <w:rsid w:val="000666E0"/>
    <w:rsid w:val="001F074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CA149"/>
  <w15:chartTrackingRefBased/>
  <w15:docId w15:val="{C020DEF4-0A85-45FD-BFD7-1909745EB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07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2021-05-12T19:14:00Z</dcterms:created>
  <dcterms:modified xsi:type="dcterms:W3CDTF">2021-05-12T19:15:00Z</dcterms:modified>
</cp:coreProperties>
</file>